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5D9C3" w14:textId="77777777" w:rsidR="00BD606A" w:rsidRDefault="00BD606A" w:rsidP="00BD60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MILLEWARD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47CFCA02" w14:textId="77777777" w:rsidR="00BD606A" w:rsidRDefault="00BD606A" w:rsidP="00BD60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Surrey.</w:t>
      </w:r>
    </w:p>
    <w:p w14:paraId="09858319" w14:textId="77777777" w:rsidR="00BD606A" w:rsidRDefault="00BD606A" w:rsidP="00BD60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031DC9" w14:textId="77777777" w:rsidR="00BD606A" w:rsidRDefault="00BD606A" w:rsidP="00BD60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9AA1B4" w14:textId="77777777" w:rsidR="00BD606A" w:rsidRDefault="00BD606A" w:rsidP="00BD60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Nov.1414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Guildford into lands of</w:t>
      </w:r>
    </w:p>
    <w:p w14:paraId="433A4FA1" w14:textId="77777777" w:rsidR="00BD606A" w:rsidRDefault="00BD606A" w:rsidP="00BD60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Sir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Brantyngham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F0DBA24" w14:textId="77777777" w:rsidR="00BD606A" w:rsidRDefault="00BD606A" w:rsidP="00BD60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20-47)</w:t>
      </w:r>
    </w:p>
    <w:p w14:paraId="3CAACB13" w14:textId="77777777" w:rsidR="00BD606A" w:rsidRDefault="00BD606A" w:rsidP="00BD60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3D6320" w14:textId="77777777" w:rsidR="00BD606A" w:rsidRDefault="00BD606A" w:rsidP="00BD60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10D0E9" w14:textId="77777777" w:rsidR="00BD606A" w:rsidRPr="00C27646" w:rsidRDefault="00BD606A" w:rsidP="00BD60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2022</w:t>
      </w:r>
    </w:p>
    <w:p w14:paraId="6DBC7029" w14:textId="2D2B7873" w:rsidR="00BA00AB" w:rsidRPr="00BD606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D60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F4F3D" w14:textId="77777777" w:rsidR="00BD606A" w:rsidRDefault="00BD606A" w:rsidP="009139A6">
      <w:r>
        <w:separator/>
      </w:r>
    </w:p>
  </w:endnote>
  <w:endnote w:type="continuationSeparator" w:id="0">
    <w:p w14:paraId="472F8D6E" w14:textId="77777777" w:rsidR="00BD606A" w:rsidRDefault="00BD60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54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340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4DB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7D279" w14:textId="77777777" w:rsidR="00BD606A" w:rsidRDefault="00BD606A" w:rsidP="009139A6">
      <w:r>
        <w:separator/>
      </w:r>
    </w:p>
  </w:footnote>
  <w:footnote w:type="continuationSeparator" w:id="0">
    <w:p w14:paraId="7D74D867" w14:textId="77777777" w:rsidR="00BD606A" w:rsidRDefault="00BD60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8E5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9A7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06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06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D606A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BC093"/>
  <w15:chartTrackingRefBased/>
  <w15:docId w15:val="{37136BFA-9689-4E4F-BAF8-1B10579AB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2022-03-29T20:31:00Z</dcterms:created>
  <dcterms:modified xsi:type="dcterms:W3CDTF">2022-03-29T20:32:00Z</dcterms:modified>
</cp:coreProperties>
</file>